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57CCF" w14:textId="77777777" w:rsidR="000B55C3" w:rsidRDefault="000B55C3" w:rsidP="000B55C3"/>
    <w:p w14:paraId="6231DC5A" w14:textId="77777777" w:rsidR="000B55C3" w:rsidRDefault="000B55C3" w:rsidP="000B55C3"/>
    <w:p w14:paraId="2DDF49A7" w14:textId="77777777" w:rsidR="000B55C3" w:rsidRPr="00184555" w:rsidRDefault="000B55C3" w:rsidP="000B55C3"/>
    <w:p w14:paraId="6A196727" w14:textId="77777777" w:rsidR="000B55C3" w:rsidRPr="00184555" w:rsidRDefault="000B55C3" w:rsidP="000B55C3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10D867EB" wp14:editId="59176608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973B0D" w14:textId="77777777" w:rsidR="000B55C3" w:rsidRPr="00184555" w:rsidRDefault="000B55C3" w:rsidP="000B55C3"/>
    <w:p w14:paraId="23C1538A" w14:textId="77777777" w:rsidR="000B55C3" w:rsidRPr="00184555" w:rsidRDefault="000B55C3" w:rsidP="000B55C3"/>
    <w:p w14:paraId="4AAEABAD" w14:textId="2EB5E2D4" w:rsidR="000B55C3" w:rsidRPr="00184555" w:rsidRDefault="000B55C3" w:rsidP="000B55C3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 xml:space="preserve">Vedlegg </w:t>
      </w:r>
      <w:r>
        <w:rPr>
          <w:color w:val="4D4B54" w:themeColor="accent4"/>
        </w:rPr>
        <w:t>2</w:t>
      </w:r>
      <w:r>
        <w:rPr>
          <w:color w:val="4D4B54" w:themeColor="accent4"/>
        </w:rPr>
        <w:t xml:space="preserve"> – </w:t>
      </w:r>
      <w:r>
        <w:rPr>
          <w:color w:val="4D4B54" w:themeColor="accent4"/>
        </w:rPr>
        <w:t>Forpliktelseserklæring</w:t>
      </w:r>
      <w:r w:rsidRPr="00184555">
        <w:rPr>
          <w:color w:val="4D4B54" w:themeColor="accent4"/>
        </w:rPr>
        <w:br/>
      </w:r>
    </w:p>
    <w:p w14:paraId="29FCDDD2" w14:textId="77777777" w:rsidR="000B55C3" w:rsidRDefault="000B55C3" w:rsidP="000B55C3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64D69030" w14:textId="77777777" w:rsidR="000B55C3" w:rsidRDefault="000B55C3" w:rsidP="000B55C3">
      <w:pPr>
        <w:pStyle w:val="Forside-Underoverskrift"/>
        <w:rPr>
          <w:color w:val="4D4B54" w:themeColor="accent4"/>
        </w:rPr>
      </w:pPr>
    </w:p>
    <w:p w14:paraId="1666658B" w14:textId="77777777" w:rsidR="000B55C3" w:rsidRDefault="000B55C3" w:rsidP="000B55C3">
      <w:pPr>
        <w:pStyle w:val="Forside-Underoverskrift"/>
        <w:rPr>
          <w:color w:val="4D4B54" w:themeColor="accent4"/>
        </w:rPr>
      </w:pPr>
    </w:p>
    <w:p w14:paraId="715252BF" w14:textId="77777777" w:rsidR="000B55C3" w:rsidRDefault="000B55C3" w:rsidP="000B55C3">
      <w:pPr>
        <w:pStyle w:val="Forside-Underoverskrift"/>
        <w:rPr>
          <w:color w:val="4D4B54" w:themeColor="accent4"/>
        </w:rPr>
      </w:pPr>
    </w:p>
    <w:p w14:paraId="0A413BC4" w14:textId="77777777" w:rsidR="000B55C3" w:rsidRDefault="000B55C3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  <w:r>
        <w:br w:type="page"/>
      </w:r>
    </w:p>
    <w:p w14:paraId="5ED76597" w14:textId="640761D6" w:rsidR="007B4FF2" w:rsidRPr="00A01214" w:rsidRDefault="00D45C69" w:rsidP="00C52010">
      <w:pPr>
        <w:pStyle w:val="Overskrift2"/>
      </w:pPr>
      <w:r w:rsidRPr="00A01214">
        <w:lastRenderedPageBreak/>
        <w:t xml:space="preserve">Forpliktelseserklæring – </w:t>
      </w:r>
      <w:r w:rsidR="000F7D6E" w:rsidRPr="00A01214">
        <w:t xml:space="preserve">Rammeavtale </w:t>
      </w:r>
      <w:r w:rsidR="00A01214" w:rsidRPr="00A01214">
        <w:t xml:space="preserve">vedlikehold og service </w:t>
      </w:r>
      <w:r w:rsidR="000F7D6E" w:rsidRPr="00A01214">
        <w:t>av hydraulisk utstyr</w:t>
      </w:r>
    </w:p>
    <w:p w14:paraId="08612D7F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11CA3303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31B1A3C" w14:textId="77777777" w:rsidR="00A7498B" w:rsidRPr="00A7498B" w:rsidRDefault="00D45C69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9FA668D" w14:textId="77777777" w:rsidTr="00C52010">
        <w:tc>
          <w:tcPr>
            <w:tcW w:w="3539" w:type="dxa"/>
          </w:tcPr>
          <w:p w14:paraId="1513AAF2" w14:textId="77777777" w:rsidR="00C52010" w:rsidRPr="00750D5A" w:rsidRDefault="00D45C69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2E91C9E0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79CFA85" w14:textId="77777777" w:rsidTr="00C52010">
        <w:tc>
          <w:tcPr>
            <w:tcW w:w="3539" w:type="dxa"/>
          </w:tcPr>
          <w:p w14:paraId="063CF057" w14:textId="77777777" w:rsidR="00C52010" w:rsidRPr="00750D5A" w:rsidRDefault="00D45C69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6ADCE729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49D94395" w14:textId="77777777" w:rsidTr="00C52010">
        <w:tc>
          <w:tcPr>
            <w:tcW w:w="3539" w:type="dxa"/>
          </w:tcPr>
          <w:p w14:paraId="1C438614" w14:textId="77777777" w:rsidR="00C52010" w:rsidRPr="00750D5A" w:rsidRDefault="00D45C69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657B64DC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5149011C" w14:textId="77777777" w:rsidTr="00C52010">
        <w:tc>
          <w:tcPr>
            <w:tcW w:w="3539" w:type="dxa"/>
          </w:tcPr>
          <w:p w14:paraId="2F02880B" w14:textId="77777777" w:rsidR="00C52010" w:rsidRPr="00750D5A" w:rsidRDefault="00D45C69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F29CA77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2D47E5C4" w14:textId="77777777" w:rsidTr="00C52010">
        <w:tc>
          <w:tcPr>
            <w:tcW w:w="3539" w:type="dxa"/>
          </w:tcPr>
          <w:p w14:paraId="78BC6CC1" w14:textId="77777777" w:rsidR="00C52010" w:rsidRPr="00750D5A" w:rsidRDefault="00D45C69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6FA5234B" w14:textId="77777777" w:rsidR="00C52010" w:rsidRPr="00750D5A" w:rsidRDefault="00C52010" w:rsidP="00C52010">
            <w:pPr>
              <w:spacing w:after="120"/>
            </w:pPr>
          </w:p>
        </w:tc>
      </w:tr>
      <w:tr w:rsidR="00E33BB9" w14:paraId="3630DBFF" w14:textId="77777777" w:rsidTr="00C52010">
        <w:tc>
          <w:tcPr>
            <w:tcW w:w="3539" w:type="dxa"/>
          </w:tcPr>
          <w:p w14:paraId="3A464ADF" w14:textId="77777777" w:rsidR="00C52010" w:rsidRPr="00750D5A" w:rsidRDefault="00D45C69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35B32F78" w14:textId="77777777" w:rsidR="00C52010" w:rsidRPr="00750D5A" w:rsidRDefault="00C52010" w:rsidP="00C52010">
            <w:pPr>
              <w:spacing w:after="120"/>
            </w:pPr>
          </w:p>
        </w:tc>
      </w:tr>
    </w:tbl>
    <w:p w14:paraId="0B749178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3EB97C1C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1FD552E" w14:textId="77777777" w:rsidR="00A7498B" w:rsidRPr="00A7498B" w:rsidRDefault="00D45C69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19AA5173" w14:textId="77777777" w:rsidTr="00C52010">
        <w:tc>
          <w:tcPr>
            <w:tcW w:w="3539" w:type="dxa"/>
          </w:tcPr>
          <w:p w14:paraId="6CDB1310" w14:textId="77777777" w:rsidR="00C52010" w:rsidRPr="00837B17" w:rsidRDefault="00D45C69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2B77454C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8023F4" w14:textId="77777777" w:rsidTr="00C52010">
        <w:tc>
          <w:tcPr>
            <w:tcW w:w="3539" w:type="dxa"/>
          </w:tcPr>
          <w:p w14:paraId="36035E47" w14:textId="77777777" w:rsidR="00C52010" w:rsidRPr="00837B17" w:rsidRDefault="00D45C69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3A4497CB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2E32079A" w14:textId="77777777" w:rsidTr="00C52010">
        <w:tc>
          <w:tcPr>
            <w:tcW w:w="3539" w:type="dxa"/>
          </w:tcPr>
          <w:p w14:paraId="72F04657" w14:textId="77777777" w:rsidR="00C52010" w:rsidRPr="00837B17" w:rsidRDefault="00D45C69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06C77DCE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4951056B" w14:textId="77777777" w:rsidTr="00C52010">
        <w:tc>
          <w:tcPr>
            <w:tcW w:w="3539" w:type="dxa"/>
          </w:tcPr>
          <w:p w14:paraId="505A6886" w14:textId="77777777" w:rsidR="00C52010" w:rsidRPr="00837B17" w:rsidRDefault="00D45C69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3768C4C2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4C0AC63" w14:textId="77777777" w:rsidTr="00C52010">
        <w:tc>
          <w:tcPr>
            <w:tcW w:w="3539" w:type="dxa"/>
          </w:tcPr>
          <w:p w14:paraId="4449A387" w14:textId="77777777" w:rsidR="00C52010" w:rsidRPr="00837B17" w:rsidRDefault="00D45C69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58133AB9" w14:textId="77777777" w:rsidR="00C52010" w:rsidRPr="00837B17" w:rsidRDefault="00C52010" w:rsidP="00C52010">
            <w:pPr>
              <w:spacing w:after="120"/>
            </w:pPr>
          </w:p>
        </w:tc>
      </w:tr>
      <w:tr w:rsidR="00E33BB9" w14:paraId="7AFC88B4" w14:textId="77777777" w:rsidTr="00C52010">
        <w:tc>
          <w:tcPr>
            <w:tcW w:w="3539" w:type="dxa"/>
          </w:tcPr>
          <w:p w14:paraId="1EA2425C" w14:textId="77777777" w:rsidR="00C52010" w:rsidRPr="00837B17" w:rsidRDefault="00D45C69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1D88894" w14:textId="77777777" w:rsidR="00C52010" w:rsidRPr="00837B17" w:rsidRDefault="00C52010" w:rsidP="00C52010">
            <w:pPr>
              <w:spacing w:after="120"/>
            </w:pPr>
          </w:p>
        </w:tc>
      </w:tr>
    </w:tbl>
    <w:p w14:paraId="451553A8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E33BB9" w14:paraId="05ED556E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5E372E05" w14:textId="77777777" w:rsidR="00A7498B" w:rsidRPr="00A7498B" w:rsidRDefault="00D45C69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E33BB9" w14:paraId="5ED6BC06" w14:textId="77777777" w:rsidTr="00746526">
        <w:trPr>
          <w:cantSplit/>
        </w:trPr>
        <w:tc>
          <w:tcPr>
            <w:tcW w:w="9060" w:type="dxa"/>
          </w:tcPr>
          <w:p w14:paraId="7CF307BE" w14:textId="77777777" w:rsidR="00A7498B" w:rsidRDefault="002A2D69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5C6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45C69">
              <w:t xml:space="preserve"> S</w:t>
            </w:r>
            <w:r w:rsidR="00D45C69" w:rsidRPr="00E55429">
              <w:t xml:space="preserve">tøtte for oppfyllelse av </w:t>
            </w:r>
            <w:r w:rsidR="00D45C69">
              <w:t>konkurransens kvalifikasjonskrav, herunder:</w:t>
            </w:r>
          </w:p>
          <w:p w14:paraId="127CF95D" w14:textId="77777777" w:rsidR="00A7498B" w:rsidRDefault="002A2D69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5C6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45C69">
              <w:t xml:space="preserve"> S</w:t>
            </w:r>
            <w:r w:rsidR="00D45C69" w:rsidRPr="00E55429">
              <w:t xml:space="preserve">tøtte for oppfyllelse av </w:t>
            </w:r>
            <w:r w:rsidR="00D45C69"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="00D45C69" w:rsidRPr="00C52010">
              <w:rPr>
                <w:i/>
                <w:iCs/>
              </w:rPr>
              <w:t xml:space="preserve">» </w:t>
            </w:r>
          </w:p>
          <w:p w14:paraId="5F7729A5" w14:textId="77777777" w:rsidR="00A7498B" w:rsidRDefault="002A2D69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5C6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45C69">
              <w:t xml:space="preserve"> S</w:t>
            </w:r>
            <w:r w:rsidR="00D45C69" w:rsidRPr="00E55429">
              <w:t xml:space="preserve">tøtte for oppfyllelse av </w:t>
            </w:r>
            <w:r w:rsidR="00D45C69" w:rsidRPr="00C52010">
              <w:rPr>
                <w:i/>
                <w:iCs/>
              </w:rPr>
              <w:t>«Krav til tekniske og faglige kvalifikasjoner»</w:t>
            </w:r>
          </w:p>
          <w:p w14:paraId="79857601" w14:textId="77777777" w:rsidR="00A7498B" w:rsidRDefault="00D45C69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100D071E" w14:textId="77777777" w:rsidR="00A7498B" w:rsidRPr="007174E8" w:rsidRDefault="00D45C69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6EF81FDF" w14:textId="77777777" w:rsidR="007B4FF2" w:rsidRDefault="007B4FF2" w:rsidP="00DF22C7">
      <w:pPr>
        <w:jc w:val="left"/>
      </w:pPr>
    </w:p>
    <w:p w14:paraId="3FEBAB3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3BB9" w14:paraId="588A454D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4F144AE6" w14:textId="77777777" w:rsidR="00A7498B" w:rsidRPr="00A7498B" w:rsidRDefault="00D45C69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3BB9" w14:paraId="2760540C" w14:textId="77777777" w:rsidTr="00746526">
        <w:trPr>
          <w:cantSplit/>
        </w:trPr>
        <w:tc>
          <w:tcPr>
            <w:tcW w:w="9062" w:type="dxa"/>
            <w:gridSpan w:val="2"/>
          </w:tcPr>
          <w:p w14:paraId="4B917C74" w14:textId="00AE0B28" w:rsidR="00A7498B" w:rsidRPr="00DD53C2" w:rsidRDefault="00D45C69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rammeavtale </w:t>
            </w:r>
            <w:r w:rsidR="00E134EC">
              <w:t xml:space="preserve">vedlikehold og service </w:t>
            </w:r>
            <w:r>
              <w:t>av hydraulisk utstyr.</w:t>
            </w:r>
          </w:p>
        </w:tc>
      </w:tr>
      <w:tr w:rsidR="00E33BB9" w14:paraId="7E2A2C25" w14:textId="77777777" w:rsidTr="00746526">
        <w:trPr>
          <w:cantSplit/>
        </w:trPr>
        <w:tc>
          <w:tcPr>
            <w:tcW w:w="3539" w:type="dxa"/>
          </w:tcPr>
          <w:p w14:paraId="35850509" w14:textId="77777777" w:rsidR="00A7498B" w:rsidRPr="00B525ED" w:rsidRDefault="00D45C69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4B1EF858" w14:textId="77777777" w:rsidR="00A7498B" w:rsidRPr="00DD53C2" w:rsidRDefault="00A7498B" w:rsidP="00A7498B">
            <w:pPr>
              <w:spacing w:after="120"/>
            </w:pPr>
          </w:p>
        </w:tc>
      </w:tr>
      <w:tr w:rsidR="00E33BB9" w14:paraId="30684A9E" w14:textId="77777777" w:rsidTr="00746526">
        <w:trPr>
          <w:cantSplit/>
          <w:trHeight w:val="610"/>
        </w:trPr>
        <w:tc>
          <w:tcPr>
            <w:tcW w:w="3539" w:type="dxa"/>
          </w:tcPr>
          <w:p w14:paraId="32EC8206" w14:textId="77777777" w:rsidR="00A7498B" w:rsidRDefault="00D45C69" w:rsidP="00A7498B">
            <w:pPr>
              <w:spacing w:after="120"/>
            </w:pPr>
            <w:r>
              <w:t>Underskrift</w:t>
            </w:r>
          </w:p>
          <w:p w14:paraId="36450050" w14:textId="77777777" w:rsidR="00A7498B" w:rsidRPr="00B525ED" w:rsidRDefault="00D45C69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029D8A1" w14:textId="77777777" w:rsidR="00A7498B" w:rsidRPr="00DD53C2" w:rsidRDefault="00A7498B" w:rsidP="00A7498B">
            <w:pPr>
              <w:spacing w:after="120"/>
            </w:pPr>
          </w:p>
        </w:tc>
      </w:tr>
    </w:tbl>
    <w:p w14:paraId="2C0356BB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C3D0D" w14:textId="77777777" w:rsidR="002A2D69" w:rsidRDefault="002A2D69" w:rsidP="00186E6B">
      <w:r>
        <w:separator/>
      </w:r>
    </w:p>
    <w:p w14:paraId="3D9EE048" w14:textId="77777777" w:rsidR="002A2D69" w:rsidRDefault="002A2D69" w:rsidP="00186E6B"/>
    <w:p w14:paraId="130F0BB7" w14:textId="77777777" w:rsidR="002A2D69" w:rsidRDefault="002A2D69" w:rsidP="00186E6B"/>
    <w:p w14:paraId="434131FD" w14:textId="77777777" w:rsidR="002A2D69" w:rsidRDefault="002A2D69" w:rsidP="00186E6B"/>
  </w:endnote>
  <w:endnote w:type="continuationSeparator" w:id="0">
    <w:p w14:paraId="0378CC78" w14:textId="77777777" w:rsidR="002A2D69" w:rsidRDefault="002A2D69" w:rsidP="00186E6B">
      <w:r>
        <w:continuationSeparator/>
      </w:r>
    </w:p>
    <w:p w14:paraId="4C48D1E3" w14:textId="77777777" w:rsidR="002A2D69" w:rsidRDefault="002A2D69" w:rsidP="00186E6B"/>
    <w:p w14:paraId="20A8D772" w14:textId="77777777" w:rsidR="002A2D69" w:rsidRDefault="002A2D69" w:rsidP="00186E6B"/>
    <w:p w14:paraId="085DEC10" w14:textId="77777777" w:rsidR="002A2D69" w:rsidRDefault="002A2D69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3F5AA67D-786B-4EEF-AA86-6136A376FB22}"/>
    <w:embedBold r:id="rId2" w:fontKey="{B71461C7-1DAB-4449-9FF4-D4363215B096}"/>
    <w:embedItalic r:id="rId3" w:fontKey="{DAC325BD-3A85-4866-82F5-325CAD389E72}"/>
    <w:embedBoldItalic r:id="rId4" w:fontKey="{3BF2D28E-8913-4C30-AD0C-C188CEC44D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BE25AD1-C19B-4BD8-9779-BE6048CC66E3}"/>
    <w:embedBold r:id="rId6" w:fontKey="{D921EF27-A616-44F0-9269-C24EAE980144}"/>
    <w:embedItalic r:id="rId7" w:fontKey="{99C22109-BE7F-40AA-B975-CBE6B11F3AB8}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FD903A99-96BF-4EB0-A192-02044DFC7AE7}"/>
    <w:embedBold r:id="rId9" w:fontKey="{472A679E-115E-4641-8F96-D7D5F8315157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FE461C7C-D17F-45DA-968F-793E131B0A13}"/>
    <w:embedItalic r:id="rId11" w:fontKey="{28DDE665-8ACA-4C74-807D-22D72A122A85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E9418387-6FCB-4DDA-8D00-C16751BA6E10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C971F05B-43C9-4ED0-85EB-BFB08D89E3EB}"/>
    <w:embedItalic r:id="rId14" w:fontKey="{9A9998E0-4880-4EE6-9620-705A80B850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511CA88-204C-4430-AFE7-E9EF7BE13BDB}"/>
    <w:embedBold r:id="rId16" w:fontKey="{2B2713DC-B5FC-4442-87EC-1B30645A4706}"/>
    <w:embedItalic r:id="rId17" w:fontKey="{EA710B00-247A-47C4-8EA7-946CA1345D1A}"/>
    <w:embedBoldItalic r:id="rId18" w:fontKey="{51752657-07AD-4C91-B63C-0C0CC834DBA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BB3317EC-EE86-42B1-ADBA-A5C906DE2DEB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E6072373-CE27-461B-A430-AEF7223754F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764D228D-16C3-4E18-9450-88798029B2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111F648" w14:textId="77777777" w:rsidTr="00CC43D2">
      <w:tc>
        <w:tcPr>
          <w:tcW w:w="3020" w:type="dxa"/>
        </w:tcPr>
        <w:p w14:paraId="48140EDE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48B30EE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AE0E730" w14:textId="77777777" w:rsidR="00CC43D2" w:rsidRPr="004A0B71" w:rsidRDefault="00D45C69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7921D376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3BB9" w14:paraId="1E44C9C6" w14:textId="77777777" w:rsidTr="00014EC9">
      <w:tc>
        <w:tcPr>
          <w:tcW w:w="3020" w:type="dxa"/>
        </w:tcPr>
        <w:p w14:paraId="548A219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237D20F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42825D5E" w14:textId="77777777" w:rsidR="007B4FF2" w:rsidRPr="004A0B71" w:rsidRDefault="00D45C69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4FFD769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D7A09" w14:textId="77777777" w:rsidR="002A2D69" w:rsidRDefault="002A2D69" w:rsidP="00186E6B">
      <w:r>
        <w:separator/>
      </w:r>
    </w:p>
    <w:p w14:paraId="1B7F7DB1" w14:textId="77777777" w:rsidR="002A2D69" w:rsidRDefault="002A2D69" w:rsidP="00186E6B"/>
    <w:p w14:paraId="0505C1A7" w14:textId="77777777" w:rsidR="002A2D69" w:rsidRDefault="002A2D69" w:rsidP="00186E6B"/>
  </w:footnote>
  <w:footnote w:type="continuationSeparator" w:id="0">
    <w:p w14:paraId="3F39B113" w14:textId="77777777" w:rsidR="002A2D69" w:rsidRDefault="002A2D69" w:rsidP="00186E6B">
      <w:r>
        <w:continuationSeparator/>
      </w:r>
    </w:p>
    <w:p w14:paraId="234AF507" w14:textId="77777777" w:rsidR="002A2D69" w:rsidRDefault="002A2D69" w:rsidP="00186E6B"/>
    <w:p w14:paraId="0DA6E031" w14:textId="77777777" w:rsidR="002A2D69" w:rsidRDefault="002A2D69" w:rsidP="00186E6B"/>
    <w:p w14:paraId="55F378B0" w14:textId="77777777" w:rsidR="002A2D69" w:rsidRDefault="002A2D69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CE88EA" w14:textId="6E389BE1" w:rsidR="00E9590A" w:rsidRPr="00BA134E" w:rsidRDefault="008035D5" w:rsidP="008035D5">
    <w:pPr>
      <w:pStyle w:val="Topp-ogbunntekst"/>
      <w:jc w:val="right"/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08DD6265" wp14:editId="49E9D2FD">
          <wp:simplePos x="0" y="0"/>
          <wp:positionH relativeFrom="margin">
            <wp:align>left</wp:align>
          </wp:positionH>
          <wp:positionV relativeFrom="paragraph">
            <wp:posOffset>10574</wp:posOffset>
          </wp:positionV>
          <wp:extent cx="1776185" cy="419100"/>
          <wp:effectExtent l="0" t="0" r="0" b="0"/>
          <wp:wrapNone/>
          <wp:docPr id="82854188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1434A">
      <w:rPr>
        <w:color w:val="auto"/>
      </w:rPr>
      <w:t>Rammeavtale av hydraulisk utstyr</w:t>
    </w:r>
    <w:r w:rsidRPr="0051434A">
      <w:rPr>
        <w:color w:val="auto"/>
      </w:rPr>
      <w:br/>
      <w:t xml:space="preserve">Vedlegg </w:t>
    </w:r>
    <w:r>
      <w:t>2</w:t>
    </w:r>
    <w:r w:rsidRPr="0051434A">
      <w:rPr>
        <w:color w:val="auto"/>
      </w:rPr>
      <w:t xml:space="preserve"> – </w:t>
    </w:r>
    <w:r>
      <w:rPr>
        <w:color w:val="auto"/>
      </w:rPr>
      <w:t>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6182A0" w14:textId="16FB2E22" w:rsidR="00E9590A" w:rsidRPr="000F7D6E" w:rsidRDefault="00E9590A" w:rsidP="000B55C3">
    <w:pPr>
      <w:pStyle w:val="Topptekst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BA086EA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CBE6AA4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0B0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F608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5A2C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8275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4892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0ED8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8BADD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9742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2E2620" w:tentative="1">
      <w:start w:val="1"/>
      <w:numFmt w:val="lowerLetter"/>
      <w:lvlText w:val="%2."/>
      <w:lvlJc w:val="left"/>
      <w:pPr>
        <w:ind w:left="1440" w:hanging="360"/>
      </w:pPr>
    </w:lvl>
    <w:lvl w:ilvl="2" w:tplc="18CEE602" w:tentative="1">
      <w:start w:val="1"/>
      <w:numFmt w:val="lowerRoman"/>
      <w:lvlText w:val="%3."/>
      <w:lvlJc w:val="right"/>
      <w:pPr>
        <w:ind w:left="2160" w:hanging="180"/>
      </w:pPr>
    </w:lvl>
    <w:lvl w:ilvl="3" w:tplc="9DE0248C" w:tentative="1">
      <w:start w:val="1"/>
      <w:numFmt w:val="decimal"/>
      <w:lvlText w:val="%4."/>
      <w:lvlJc w:val="left"/>
      <w:pPr>
        <w:ind w:left="2880" w:hanging="360"/>
      </w:pPr>
    </w:lvl>
    <w:lvl w:ilvl="4" w:tplc="99888E4C" w:tentative="1">
      <w:start w:val="1"/>
      <w:numFmt w:val="lowerLetter"/>
      <w:lvlText w:val="%5."/>
      <w:lvlJc w:val="left"/>
      <w:pPr>
        <w:ind w:left="3600" w:hanging="360"/>
      </w:pPr>
    </w:lvl>
    <w:lvl w:ilvl="5" w:tplc="8710FC66" w:tentative="1">
      <w:start w:val="1"/>
      <w:numFmt w:val="lowerRoman"/>
      <w:lvlText w:val="%6."/>
      <w:lvlJc w:val="right"/>
      <w:pPr>
        <w:ind w:left="4320" w:hanging="180"/>
      </w:pPr>
    </w:lvl>
    <w:lvl w:ilvl="6" w:tplc="8E6C6088" w:tentative="1">
      <w:start w:val="1"/>
      <w:numFmt w:val="decimal"/>
      <w:lvlText w:val="%7."/>
      <w:lvlJc w:val="left"/>
      <w:pPr>
        <w:ind w:left="5040" w:hanging="360"/>
      </w:pPr>
    </w:lvl>
    <w:lvl w:ilvl="7" w:tplc="DA5CAA18" w:tentative="1">
      <w:start w:val="1"/>
      <w:numFmt w:val="lowerLetter"/>
      <w:lvlText w:val="%8."/>
      <w:lvlJc w:val="left"/>
      <w:pPr>
        <w:ind w:left="5760" w:hanging="360"/>
      </w:pPr>
    </w:lvl>
    <w:lvl w:ilvl="8" w:tplc="046AB1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1CAD5CA">
      <w:start w:val="1"/>
      <w:numFmt w:val="lowerLetter"/>
      <w:lvlText w:val="%1)"/>
      <w:lvlJc w:val="left"/>
      <w:pPr>
        <w:ind w:left="720" w:hanging="360"/>
      </w:pPr>
    </w:lvl>
    <w:lvl w:ilvl="1" w:tplc="494AF978" w:tentative="1">
      <w:start w:val="1"/>
      <w:numFmt w:val="lowerLetter"/>
      <w:lvlText w:val="%2."/>
      <w:lvlJc w:val="left"/>
      <w:pPr>
        <w:ind w:left="1440" w:hanging="360"/>
      </w:pPr>
    </w:lvl>
    <w:lvl w:ilvl="2" w:tplc="FFE497AE" w:tentative="1">
      <w:start w:val="1"/>
      <w:numFmt w:val="lowerRoman"/>
      <w:lvlText w:val="%3."/>
      <w:lvlJc w:val="right"/>
      <w:pPr>
        <w:ind w:left="2160" w:hanging="180"/>
      </w:pPr>
    </w:lvl>
    <w:lvl w:ilvl="3" w:tplc="5C04A216" w:tentative="1">
      <w:start w:val="1"/>
      <w:numFmt w:val="decimal"/>
      <w:lvlText w:val="%4."/>
      <w:lvlJc w:val="left"/>
      <w:pPr>
        <w:ind w:left="2880" w:hanging="360"/>
      </w:pPr>
    </w:lvl>
    <w:lvl w:ilvl="4" w:tplc="CC126504" w:tentative="1">
      <w:start w:val="1"/>
      <w:numFmt w:val="lowerLetter"/>
      <w:lvlText w:val="%5."/>
      <w:lvlJc w:val="left"/>
      <w:pPr>
        <w:ind w:left="3600" w:hanging="360"/>
      </w:pPr>
    </w:lvl>
    <w:lvl w:ilvl="5" w:tplc="CD92D36C" w:tentative="1">
      <w:start w:val="1"/>
      <w:numFmt w:val="lowerRoman"/>
      <w:lvlText w:val="%6."/>
      <w:lvlJc w:val="right"/>
      <w:pPr>
        <w:ind w:left="4320" w:hanging="180"/>
      </w:pPr>
    </w:lvl>
    <w:lvl w:ilvl="6" w:tplc="6B448586" w:tentative="1">
      <w:start w:val="1"/>
      <w:numFmt w:val="decimal"/>
      <w:lvlText w:val="%7."/>
      <w:lvlJc w:val="left"/>
      <w:pPr>
        <w:ind w:left="5040" w:hanging="360"/>
      </w:pPr>
    </w:lvl>
    <w:lvl w:ilvl="7" w:tplc="04242F96" w:tentative="1">
      <w:start w:val="1"/>
      <w:numFmt w:val="lowerLetter"/>
      <w:lvlText w:val="%8."/>
      <w:lvlJc w:val="left"/>
      <w:pPr>
        <w:ind w:left="5760" w:hanging="360"/>
      </w:pPr>
    </w:lvl>
    <w:lvl w:ilvl="8" w:tplc="ECE486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C7022FD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F1471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2F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1A17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04CE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73411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29C42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0E77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2016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2EFAA01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D9817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E8485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8657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0EFF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B86C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FA0B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E059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C689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37000CE">
      <w:start w:val="1"/>
      <w:numFmt w:val="decimal"/>
      <w:lvlText w:val="%1."/>
      <w:lvlJc w:val="left"/>
      <w:pPr>
        <w:ind w:left="1428" w:hanging="360"/>
      </w:pPr>
    </w:lvl>
    <w:lvl w:ilvl="1" w:tplc="38FEBBC4" w:tentative="1">
      <w:start w:val="1"/>
      <w:numFmt w:val="lowerLetter"/>
      <w:lvlText w:val="%2."/>
      <w:lvlJc w:val="left"/>
      <w:pPr>
        <w:ind w:left="2148" w:hanging="360"/>
      </w:pPr>
    </w:lvl>
    <w:lvl w:ilvl="2" w:tplc="C624FBC2" w:tentative="1">
      <w:start w:val="1"/>
      <w:numFmt w:val="lowerRoman"/>
      <w:lvlText w:val="%3."/>
      <w:lvlJc w:val="right"/>
      <w:pPr>
        <w:ind w:left="2868" w:hanging="180"/>
      </w:pPr>
    </w:lvl>
    <w:lvl w:ilvl="3" w:tplc="D376F36A" w:tentative="1">
      <w:start w:val="1"/>
      <w:numFmt w:val="decimal"/>
      <w:lvlText w:val="%4."/>
      <w:lvlJc w:val="left"/>
      <w:pPr>
        <w:ind w:left="3588" w:hanging="360"/>
      </w:pPr>
    </w:lvl>
    <w:lvl w:ilvl="4" w:tplc="E44E3EAC" w:tentative="1">
      <w:start w:val="1"/>
      <w:numFmt w:val="lowerLetter"/>
      <w:lvlText w:val="%5."/>
      <w:lvlJc w:val="left"/>
      <w:pPr>
        <w:ind w:left="4308" w:hanging="360"/>
      </w:pPr>
    </w:lvl>
    <w:lvl w:ilvl="5" w:tplc="E130ADB8" w:tentative="1">
      <w:start w:val="1"/>
      <w:numFmt w:val="lowerRoman"/>
      <w:lvlText w:val="%6."/>
      <w:lvlJc w:val="right"/>
      <w:pPr>
        <w:ind w:left="5028" w:hanging="180"/>
      </w:pPr>
    </w:lvl>
    <w:lvl w:ilvl="6" w:tplc="1126607A" w:tentative="1">
      <w:start w:val="1"/>
      <w:numFmt w:val="decimal"/>
      <w:lvlText w:val="%7."/>
      <w:lvlJc w:val="left"/>
      <w:pPr>
        <w:ind w:left="5748" w:hanging="360"/>
      </w:pPr>
    </w:lvl>
    <w:lvl w:ilvl="7" w:tplc="8C1A5058" w:tentative="1">
      <w:start w:val="1"/>
      <w:numFmt w:val="lowerLetter"/>
      <w:lvlText w:val="%8."/>
      <w:lvlJc w:val="left"/>
      <w:pPr>
        <w:ind w:left="6468" w:hanging="360"/>
      </w:pPr>
    </w:lvl>
    <w:lvl w:ilvl="8" w:tplc="C088AFB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92EA83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B1F8117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BE25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E8C0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A421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C43A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AE4E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FACC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EAE7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0E3C5D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1ABC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42C4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DE27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686F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B4AFF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C493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9643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F81F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78069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866F5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8E76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8C30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7A46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30129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EA6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5AB1E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23E03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409E3DE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866D45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CC6B2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C2248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E3E5A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1E221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2B63E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943B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8673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35C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B55C3"/>
    <w:rsid w:val="000D3DE5"/>
    <w:rsid w:val="000D42E3"/>
    <w:rsid w:val="000D4A62"/>
    <w:rsid w:val="000D6ABD"/>
    <w:rsid w:val="000E1476"/>
    <w:rsid w:val="000E69C1"/>
    <w:rsid w:val="000F02FD"/>
    <w:rsid w:val="000F4B8D"/>
    <w:rsid w:val="000F7D6E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2D69"/>
    <w:rsid w:val="002A3075"/>
    <w:rsid w:val="002A4CCC"/>
    <w:rsid w:val="002B7486"/>
    <w:rsid w:val="002C7E6A"/>
    <w:rsid w:val="002D1A78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4EE7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035D5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3EE0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D26B5"/>
    <w:rsid w:val="009E0D4D"/>
    <w:rsid w:val="009E192C"/>
    <w:rsid w:val="009F79C1"/>
    <w:rsid w:val="00A00019"/>
    <w:rsid w:val="00A01214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7A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45C69"/>
    <w:rsid w:val="00D465A7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4EC"/>
    <w:rsid w:val="00E13639"/>
    <w:rsid w:val="00E2137D"/>
    <w:rsid w:val="00E25BAA"/>
    <w:rsid w:val="00E2678A"/>
    <w:rsid w:val="00E30923"/>
    <w:rsid w:val="00E31DDE"/>
    <w:rsid w:val="00E33BB9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0A10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customStyle="1" w:styleId="Forside-Overskrift">
    <w:name w:val="Forside - Overskrift"/>
    <w:link w:val="Forside-OverskriftTegn"/>
    <w:rsid w:val="000B55C3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0B55C3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0B55C3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0B55C3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04429BB-0FAA-4438-9066-72A17D8FC1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191</TotalTime>
  <Pages>3</Pages>
  <Words>246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Eline Straume Sørheim</cp:lastModifiedBy>
  <cp:revision>87</cp:revision>
  <dcterms:created xsi:type="dcterms:W3CDTF">2021-01-21T15:10:00Z</dcterms:created>
  <dcterms:modified xsi:type="dcterms:W3CDTF">2026-06-08T15:43:00Z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